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B67BD" w14:textId="77777777" w:rsidR="00113222" w:rsidRPr="008642EC" w:rsidRDefault="00113222" w:rsidP="00113222">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407A909" w14:textId="77777777" w:rsidR="00113222" w:rsidRPr="00992C7B" w:rsidRDefault="00113222" w:rsidP="00113222">
      <w:pPr>
        <w:pStyle w:val="BasicParagraph"/>
        <w:suppressAutoHyphens/>
        <w:spacing w:line="240" w:lineRule="auto"/>
        <w:rPr>
          <w:rFonts w:ascii="Times New Roman" w:hAnsi="Times New Roman" w:cs="Times New Roman"/>
          <w:b/>
          <w:bCs/>
          <w:color w:val="000000" w:themeColor="text1"/>
          <w:sz w:val="12"/>
          <w:szCs w:val="12"/>
        </w:rPr>
      </w:pPr>
    </w:p>
    <w:p w14:paraId="34EC7CE9" w14:textId="77777777" w:rsidR="00113222" w:rsidRPr="00582653" w:rsidRDefault="00113222" w:rsidP="0011322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F80CAC9" w14:textId="77777777" w:rsidR="00113222" w:rsidRDefault="00113222" w:rsidP="0011322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AF0808C" w14:textId="77777777" w:rsidR="00113222" w:rsidRDefault="00113222" w:rsidP="00113222">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7805AB2" w14:textId="77777777" w:rsidR="00113222" w:rsidRPr="00582653" w:rsidRDefault="00113222" w:rsidP="00113222">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9E9F1BF" wp14:editId="1EEC280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2241E5A" w14:textId="624E5E2D" w:rsidR="00113222" w:rsidRDefault="00113222" w:rsidP="00113222">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Operational plan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EAD4BAB" w14:textId="77777777" w:rsidR="00113222" w:rsidRDefault="00113222" w:rsidP="00113222">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93CCB51" w14:textId="77777777" w:rsidR="00113222" w:rsidRPr="00582653" w:rsidRDefault="00113222" w:rsidP="00113222">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C50C75A" w14:textId="77777777" w:rsidR="00113222" w:rsidRPr="00582653" w:rsidRDefault="00113222" w:rsidP="0011322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1FCBB3D" w14:textId="77777777" w:rsidR="00113222" w:rsidRPr="008642EC" w:rsidRDefault="00113222" w:rsidP="00113222">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7A7CA14" w14:textId="77777777" w:rsidR="00113222" w:rsidRPr="008642EC" w:rsidRDefault="00113222" w:rsidP="00113222">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B0066EF" w14:textId="77777777" w:rsidR="00113222" w:rsidRPr="00582653" w:rsidRDefault="00113222" w:rsidP="0011322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979E0D3" w14:textId="77777777" w:rsidR="00113222" w:rsidRPr="008642EC" w:rsidRDefault="00113222" w:rsidP="00113222">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3B2DE30" w14:textId="77777777" w:rsidR="00113222" w:rsidRPr="008642EC" w:rsidRDefault="00113222" w:rsidP="00113222">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002A19D" w14:textId="77777777" w:rsidR="00113222" w:rsidRPr="00992C7B" w:rsidRDefault="00113222" w:rsidP="00113222">
      <w:pPr>
        <w:pStyle w:val="BasicParagraph"/>
        <w:suppressAutoHyphens/>
        <w:spacing w:line="240" w:lineRule="auto"/>
        <w:ind w:left="1440"/>
        <w:rPr>
          <w:rFonts w:ascii="Times New Roman" w:hAnsi="Times New Roman" w:cs="Times New Roman"/>
          <w:color w:val="000000" w:themeColor="text1"/>
          <w:sz w:val="12"/>
          <w:szCs w:val="12"/>
        </w:rPr>
      </w:pPr>
    </w:p>
    <w:p w14:paraId="2FFEFD7F" w14:textId="77777777" w:rsidR="00113222" w:rsidRPr="00582653" w:rsidRDefault="00113222" w:rsidP="0011322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44FB58B" w14:textId="77777777" w:rsidR="00113222" w:rsidRDefault="00113222" w:rsidP="0011322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0F48F7A" w14:textId="77777777" w:rsidR="00113222" w:rsidRPr="00992C7B" w:rsidRDefault="00113222" w:rsidP="00113222">
      <w:pPr>
        <w:pStyle w:val="BasicParagraph"/>
        <w:suppressAutoHyphens/>
        <w:spacing w:line="240" w:lineRule="auto"/>
        <w:ind w:left="1440"/>
        <w:rPr>
          <w:rFonts w:ascii="Times New Roman" w:hAnsi="Times New Roman" w:cs="Times New Roman"/>
          <w:color w:val="000000" w:themeColor="text1"/>
          <w:sz w:val="12"/>
          <w:szCs w:val="12"/>
        </w:rPr>
      </w:pPr>
    </w:p>
    <w:p w14:paraId="2131306F" w14:textId="77777777" w:rsidR="00113222" w:rsidRDefault="00113222" w:rsidP="0011322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71BE87D" w14:textId="77777777" w:rsidR="00113222" w:rsidRPr="00B87FFB" w:rsidRDefault="00113222" w:rsidP="00113222">
      <w:pPr>
        <w:pStyle w:val="BasicParagraph"/>
        <w:suppressAutoHyphens/>
        <w:spacing w:line="240" w:lineRule="auto"/>
        <w:ind w:left="1440"/>
        <w:rPr>
          <w:rFonts w:ascii="Times New Roman" w:hAnsi="Times New Roman" w:cs="Times New Roman"/>
          <w:color w:val="000000" w:themeColor="text1"/>
          <w:sz w:val="10"/>
          <w:szCs w:val="10"/>
        </w:rPr>
      </w:pPr>
    </w:p>
    <w:p w14:paraId="04B2FF45" w14:textId="77777777" w:rsidR="00113222" w:rsidRDefault="00113222" w:rsidP="0011322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1F7B748" w14:textId="77777777" w:rsidR="00113222" w:rsidRPr="000B1EEC" w:rsidRDefault="00113222" w:rsidP="00113222">
      <w:pPr>
        <w:pStyle w:val="BasicParagraph"/>
        <w:suppressAutoHyphens/>
        <w:spacing w:line="240" w:lineRule="auto"/>
        <w:rPr>
          <w:rFonts w:ascii="Times New Roman" w:hAnsi="Times New Roman" w:cs="Times New Roman"/>
          <w:color w:val="000000" w:themeColor="text1"/>
          <w:sz w:val="10"/>
          <w:szCs w:val="10"/>
        </w:rPr>
      </w:pPr>
    </w:p>
    <w:p w14:paraId="773F2E5A" w14:textId="77777777" w:rsidR="00113222" w:rsidRDefault="00113222" w:rsidP="00113222">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3F72117" w14:textId="77777777" w:rsidR="00113222" w:rsidRDefault="00113222">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6A454352" w14:textId="54E4434F"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2"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 xml:space="preserve">Every site manager and Frontline Leaders on shift to liaise with the </w:t>
            </w:r>
            <w:r w:rsidRPr="002175B4">
              <w:lastRenderedPageBreak/>
              <w:t>Workers in the company.</w:t>
            </w:r>
          </w:p>
          <w:p w14:paraId="397C62E4" w14:textId="38AA4E1C" w:rsidR="0040470B" w:rsidRPr="002175B4" w:rsidRDefault="0040470B" w:rsidP="002175B4">
            <w:pPr>
              <w:pStyle w:val="Tabletext0"/>
            </w:pPr>
            <w:r w:rsidRPr="002175B4">
              <w:t>Frontline Workers</w:t>
            </w:r>
          </w:p>
          <w:p w14:paraId="788369CD" w14:textId="2131D8BB" w:rsidR="0040470B" w:rsidRPr="002175B4" w:rsidRDefault="0040470B" w:rsidP="002175B4">
            <w:pPr>
              <w:pStyle w:val="Tabletext0"/>
            </w:pPr>
            <w:r w:rsidRPr="002175B4">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lastRenderedPageBreak/>
              <w:t xml:space="preserve">Updates to software program for customer 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3" w:name="_Hlk97640610"/>
            <w:bookmarkEnd w:id="2"/>
            <w:r w:rsidRPr="002175B4">
              <w:t>Ensuring our people are skilled and equipped to deliver quality service</w:t>
            </w:r>
            <w:bookmarkEnd w:id="3"/>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4"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4"/>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5"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5"/>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lastRenderedPageBreak/>
              <w:t>Every Site manager and Frontline Leader</w:t>
            </w:r>
          </w:p>
        </w:tc>
        <w:tc>
          <w:tcPr>
            <w:tcW w:w="1831" w:type="dxa"/>
          </w:tcPr>
          <w:p w14:paraId="2A271FF0" w14:textId="3A9C8A0C" w:rsidR="00E273F8" w:rsidRPr="002175B4" w:rsidRDefault="0096552A" w:rsidP="002175B4">
            <w:pPr>
              <w:pStyle w:val="Tabletext0"/>
            </w:pPr>
            <w:r w:rsidRPr="002175B4">
              <w:lastRenderedPageBreak/>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lastRenderedPageBreak/>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6" w:name="_Hlk97640773"/>
            <w:r w:rsidRPr="002175B4">
              <w:t xml:space="preserve">Incorporating technology and innovation to simplify work practices and enhance worker experiences </w:t>
            </w:r>
          </w:p>
          <w:bookmarkEnd w:id="6"/>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113222">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7"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13222"/>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53FFF"/>
    <w:rsid w:val="00570B92"/>
    <w:rsid w:val="00581D95"/>
    <w:rsid w:val="00584894"/>
    <w:rsid w:val="00597838"/>
    <w:rsid w:val="005C60AB"/>
    <w:rsid w:val="005E35FA"/>
    <w:rsid w:val="005F4F0E"/>
    <w:rsid w:val="005F70D1"/>
    <w:rsid w:val="005F7397"/>
    <w:rsid w:val="00601B50"/>
    <w:rsid w:val="00604F82"/>
    <w:rsid w:val="0061097B"/>
    <w:rsid w:val="00615C43"/>
    <w:rsid w:val="006205FA"/>
    <w:rsid w:val="00636463"/>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6E18"/>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555"/>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11322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11322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063CB-3E15-45DF-93CE-783C12E39952}">
  <ds:schemaRefs>
    <ds:schemaRef ds:uri="http://schemas.microsoft.com/office/2006/metadata/properties"/>
    <ds:schemaRef ds:uri="23712732-1a11-42b5-ab16-3cafd502a33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d123187-21fe-47d9-bb38-a24fa2382a13"/>
  </ds:schemaRefs>
</ds:datastoreItem>
</file>

<file path=customXml/itemProps2.xml><?xml version="1.0" encoding="utf-8"?>
<ds:datastoreItem xmlns:ds="http://schemas.openxmlformats.org/officeDocument/2006/customXml" ds:itemID="{BBE021B9-3BBD-4CB1-B324-94CC2CB8A29D}"/>
</file>

<file path=customXml/itemProps3.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4.xml><?xml version="1.0" encoding="utf-8"?>
<ds:datastoreItem xmlns:ds="http://schemas.openxmlformats.org/officeDocument/2006/customXml" ds:itemID="{DC6E8D95-FB9C-4B10-AA54-0142FF14E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4</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Opeartional Plan Template</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2023-07-07T03:49:00Z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